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189D6CE" w:rsidR="007D1D61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14:paraId="49B1C802" w14:textId="1245E499" w:rsidR="00165813" w:rsidRPr="00165813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50F66B6C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>ПРЕДСТАВИТЕЛИ НА ЮРИДИЧЕСКИ ЛИЦА С НЕСТОПАНСКА ЦЕЛ ЗА ОБЩЕСТВЕНОПОЛЕЗНА ДЕЙНОСТ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390F9856" w:rsidR="007D1D61" w:rsidRDefault="007D1D61" w:rsidP="007D1D61">
      <w:pPr>
        <w:ind w:firstLine="709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 Ви уведомявам за подадените писмени заявления за включване в състава на Регионалния съвет за развитие на (РСР) на </w:t>
      </w:r>
      <w:r w:rsidR="005C4528">
        <w:t xml:space="preserve">Северен централен </w:t>
      </w:r>
      <w:r>
        <w:t xml:space="preserve">регион за планиране,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регионалните съвети за развитие: </w:t>
      </w:r>
    </w:p>
    <w:p w14:paraId="462802FD" w14:textId="77777777" w:rsidR="007D1D61" w:rsidRDefault="007D1D61" w:rsidP="00DF09B9">
      <w:pPr>
        <w:ind w:firstLine="0"/>
        <w:jc w:val="both"/>
      </w:pPr>
      <w:r>
        <w:t>•</w:t>
      </w:r>
      <w:r>
        <w:tab/>
        <w:t xml:space="preserve">организации, работещи в сферата на равенството между мъжете и жените, </w:t>
      </w:r>
      <w:proofErr w:type="spellStart"/>
      <w:r>
        <w:t>недискриминацията</w:t>
      </w:r>
      <w:proofErr w:type="spellEnd"/>
      <w:r>
        <w:t xml:space="preserve">, равните възможности, социалното включване и интегрирането на </w:t>
      </w:r>
      <w:proofErr w:type="spellStart"/>
      <w:r>
        <w:t>маргинализираните</w:t>
      </w:r>
      <w:proofErr w:type="spellEnd"/>
      <w:r>
        <w:t xml:space="preserve">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734B87D5" w14:textId="77777777" w:rsidR="007D1D61" w:rsidRDefault="007D1D61" w:rsidP="007D1D61">
      <w:pPr>
        <w:ind w:firstLine="0"/>
      </w:pPr>
      <w:r>
        <w:t>•</w:t>
      </w:r>
      <w:r>
        <w:tab/>
        <w:t>екологични организации и организации, работещи в сферата на образованието, науката и културата:</w:t>
      </w:r>
    </w:p>
    <w:p w14:paraId="33A6E2F3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45D65C3" w14:textId="77777777" w:rsidR="007D1D61" w:rsidRDefault="007D1D61" w:rsidP="007D1D61">
      <w:pPr>
        <w:ind w:firstLine="0"/>
      </w:pPr>
      <w:r>
        <w:lastRenderedPageBreak/>
        <w:t>2………………………………………………………………………………………….</w:t>
      </w:r>
    </w:p>
    <w:p w14:paraId="2E15A961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100FC948" w14:textId="77777777" w:rsidR="007D1D61" w:rsidRDefault="007D1D61" w:rsidP="007D1D61">
      <w:pPr>
        <w:ind w:firstLine="0"/>
      </w:pPr>
      <w:r>
        <w:t>•</w:t>
      </w:r>
      <w:r>
        <w:tab/>
        <w:t>агенции за регионално развитие:</w:t>
      </w:r>
    </w:p>
    <w:p w14:paraId="48A976DE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84206D4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080CC73D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44752043" w:rsidR="007D1D61" w:rsidRDefault="007D1D61" w:rsidP="002E17E2">
      <w:pPr>
        <w:ind w:firstLine="709"/>
        <w:jc w:val="both"/>
      </w:pPr>
      <w:r>
        <w:t xml:space="preserve"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юридически лица с нестопанска цел за включване в поименния състав на регионалния съвет за развитие на </w:t>
      </w:r>
      <w:r w:rsidR="005C4528">
        <w:t xml:space="preserve">Северен централен </w:t>
      </w:r>
      <w:r w:rsidR="001C49CC">
        <w:t>регион за планиране.</w:t>
      </w:r>
      <w:r>
        <w:t xml:space="preserve"> За всяка една от изброените групи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6AE30E05" w14:textId="1F41F073" w:rsidR="007D1D61" w:rsidRDefault="007D1D61" w:rsidP="00DF09B9">
      <w:pPr>
        <w:ind w:firstLine="709"/>
        <w:jc w:val="both"/>
      </w:pPr>
      <w:r>
        <w:t>За всеки един от излъчените представители на отделните групи е необходимо заедно с подписания протокол да представите следните документи</w:t>
      </w:r>
      <w:r w:rsidR="00DF09B9">
        <w:t>:</w:t>
      </w:r>
    </w:p>
    <w:p w14:paraId="239DD4D2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78FA51A1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61A896C" w14:textId="77777777" w:rsidR="000D7106" w:rsidRPr="007D1D61" w:rsidRDefault="007D1D61" w:rsidP="00D6371C">
      <w:pPr>
        <w:ind w:firstLine="0"/>
        <w:jc w:val="both"/>
      </w:pPr>
      <w:r>
        <w:t>•</w:t>
      </w:r>
      <w:r>
        <w:tab/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</w:p>
    <w:p w14:paraId="3316B87F" w14:textId="77777777" w:rsidR="00847255" w:rsidRPr="000D7106" w:rsidRDefault="000D7106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6"/>
          <w:footerReference w:type="default" r:id="rId7"/>
          <w:headerReference w:type="first" r:id="rId8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  <w:r>
        <w:rPr>
          <w:iCs/>
        </w:rPr>
        <w:t xml:space="preserve">   </w:t>
      </w:r>
      <w:r>
        <w:t>.</w:t>
      </w:r>
    </w:p>
    <w:p w14:paraId="09B0A5D3" w14:textId="77777777" w:rsidR="00D6371C" w:rsidRPr="00D6371C" w:rsidRDefault="00D6371C" w:rsidP="00D6371C">
      <w:pPr>
        <w:spacing w:before="0" w:after="0"/>
        <w:ind w:firstLine="0"/>
        <w:jc w:val="both"/>
        <w:rPr>
          <w:iCs/>
        </w:rPr>
      </w:pPr>
      <w:r w:rsidRPr="00D6371C">
        <w:rPr>
          <w:iCs/>
        </w:rPr>
        <w:lastRenderedPageBreak/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0CBE9221" w:rsidR="000D7106" w:rsidRDefault="00D6371C" w:rsidP="00D6371C">
      <w:pPr>
        <w:spacing w:before="0" w:after="0"/>
        <w:ind w:firstLine="708"/>
        <w:jc w:val="both"/>
        <w:rPr>
          <w:iCs/>
        </w:rPr>
      </w:pPr>
      <w:r w:rsidRPr="00D6371C">
        <w:rPr>
          <w:iCs/>
        </w:rPr>
        <w:t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05F8BA55" w14:textId="77777777" w:rsidR="005C4528" w:rsidRPr="00090F60" w:rsidRDefault="005C4528" w:rsidP="00D6371C">
      <w:pPr>
        <w:spacing w:before="0" w:after="0"/>
        <w:ind w:firstLine="708"/>
        <w:jc w:val="both"/>
        <w:rPr>
          <w:iCs/>
          <w:color w:val="000000"/>
        </w:rPr>
      </w:pPr>
      <w:bookmarkStart w:id="0" w:name="_GoBack"/>
      <w:bookmarkEnd w:id="0"/>
    </w:p>
    <w:p w14:paraId="4D2DEBAC" w14:textId="3B8B66CC" w:rsidR="005D2EEA" w:rsidRPr="00E70741" w:rsidRDefault="005D2EEA" w:rsidP="005C4528">
      <w:pPr>
        <w:tabs>
          <w:tab w:val="left" w:pos="4820"/>
        </w:tabs>
        <w:ind w:left="2268" w:hanging="1559"/>
        <w:jc w:val="both"/>
      </w:pPr>
      <w:r w:rsidRPr="005D2EEA">
        <w:rPr>
          <w:b/>
        </w:rPr>
        <w:t xml:space="preserve">Приложение: </w:t>
      </w:r>
      <w:r w:rsidRPr="005139DB">
        <w:t>1</w:t>
      </w:r>
      <w:r w:rsidRPr="00E70741">
        <w:t>.</w:t>
      </w:r>
      <w:r w:rsidRPr="005D2EEA">
        <w:rPr>
          <w:b/>
        </w:rPr>
        <w:t xml:space="preserve"> </w:t>
      </w:r>
      <w:r w:rsidRPr="00E70741">
        <w:t>Образец на Протокол от проведена среща за  излъчване на представител</w:t>
      </w:r>
      <w:r w:rsidR="005C4528">
        <w:t>и</w:t>
      </w:r>
      <w:r w:rsidRPr="00E70741">
        <w:t>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1E80A295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7E9F0AA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  <w:r w:rsidRPr="00DF09B9">
        <w:rPr>
          <w:b/>
        </w:rPr>
        <w:t xml:space="preserve">                              С УВАЖЕНИЕ,</w:t>
      </w:r>
    </w:p>
    <w:p w14:paraId="66F44298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3ABB489" w14:textId="224CB5B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ab/>
        <w:t>….…………………………</w:t>
      </w:r>
    </w:p>
    <w:p w14:paraId="2D39B427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СЕКРЕТАР НА РСР  НА </w:t>
      </w:r>
    </w:p>
    <w:p w14:paraId="19C1017B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…………………………….  </w:t>
      </w:r>
    </w:p>
    <w:p w14:paraId="565AE099" w14:textId="1C627FD6" w:rsidR="00593A99" w:rsidRPr="00B103B3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>РЕГИОН ЗА ПЛАНИРАНЕ</w:t>
      </w:r>
    </w:p>
    <w:p w14:paraId="77673308" w14:textId="77777777" w:rsidR="00593A99" w:rsidRDefault="00593A99" w:rsidP="00DF09B9">
      <w:pPr>
        <w:spacing w:line="24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359D90EE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9"/>
      <w:footerReference w:type="first" r:id="rId10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B82C5" w14:textId="77777777" w:rsidR="00D3051A" w:rsidRDefault="00D3051A">
      <w:r>
        <w:separator/>
      </w:r>
    </w:p>
  </w:endnote>
  <w:endnote w:type="continuationSeparator" w:id="0">
    <w:p w14:paraId="375A8540" w14:textId="77777777" w:rsidR="00D3051A" w:rsidRDefault="00D3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1100F292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5C4528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5C4528">
              <w:rPr>
                <w:b/>
                <w:bCs/>
                <w:noProof/>
              </w:rPr>
              <w:t>4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5C4528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5C4528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5C4528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AE82E" w14:textId="77777777" w:rsidR="00D3051A" w:rsidRDefault="00D3051A">
      <w:r>
        <w:separator/>
      </w:r>
    </w:p>
  </w:footnote>
  <w:footnote w:type="continuationSeparator" w:id="0">
    <w:p w14:paraId="5A794D7F" w14:textId="77777777" w:rsidR="00D3051A" w:rsidRDefault="00D3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7B245A51" w:rsidR="00AA1A78" w:rsidRPr="00AA1A78" w:rsidRDefault="000D7106" w:rsidP="00F64B94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7B78"/>
    <w:rsid w:val="003736FE"/>
    <w:rsid w:val="0037679B"/>
    <w:rsid w:val="003B01AF"/>
    <w:rsid w:val="003C5ED2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139DB"/>
    <w:rsid w:val="00522E2B"/>
    <w:rsid w:val="00540542"/>
    <w:rsid w:val="00551210"/>
    <w:rsid w:val="00564A1E"/>
    <w:rsid w:val="00572029"/>
    <w:rsid w:val="005860F1"/>
    <w:rsid w:val="00593A99"/>
    <w:rsid w:val="00594D1E"/>
    <w:rsid w:val="00597130"/>
    <w:rsid w:val="005A4C22"/>
    <w:rsid w:val="005C3210"/>
    <w:rsid w:val="005C4528"/>
    <w:rsid w:val="005C75AB"/>
    <w:rsid w:val="005D2EEA"/>
    <w:rsid w:val="005E35D0"/>
    <w:rsid w:val="005E554C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D0649"/>
    <w:rsid w:val="009D63A0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09B9"/>
    <w:rsid w:val="00DF1289"/>
    <w:rsid w:val="00DF2FD9"/>
    <w:rsid w:val="00DF6238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64B94"/>
    <w:rsid w:val="00F96D92"/>
    <w:rsid w:val="00FB7016"/>
    <w:rsid w:val="00FC01EE"/>
    <w:rsid w:val="00FC4755"/>
    <w:rsid w:val="00FD001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6</TotalTime>
  <Pages>4</Pages>
  <Words>537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3943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VIDA KRUMOVA VLAIKOVA</cp:lastModifiedBy>
  <cp:revision>6</cp:revision>
  <cp:lastPrinted>2018-08-21T12:42:00Z</cp:lastPrinted>
  <dcterms:created xsi:type="dcterms:W3CDTF">2020-08-07T07:29:00Z</dcterms:created>
  <dcterms:modified xsi:type="dcterms:W3CDTF">2025-01-28T12:58:00Z</dcterms:modified>
</cp:coreProperties>
</file>